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9C5C2" w14:textId="77777777" w:rsidR="00A7171D" w:rsidRDefault="00A7171D" w:rsidP="00A717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ROSE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08147D2B" w14:textId="77777777" w:rsidR="00A7171D" w:rsidRDefault="00A7171D" w:rsidP="00A7171D">
      <w:pPr>
        <w:pStyle w:val="NoSpacing"/>
        <w:rPr>
          <w:rFonts w:cs="Times New Roman"/>
          <w:szCs w:val="24"/>
        </w:rPr>
      </w:pPr>
    </w:p>
    <w:p w14:paraId="15129E5C" w14:textId="77777777" w:rsidR="00A7171D" w:rsidRDefault="00A7171D" w:rsidP="00A7171D">
      <w:pPr>
        <w:pStyle w:val="NoSpacing"/>
        <w:rPr>
          <w:rFonts w:cs="Times New Roman"/>
          <w:szCs w:val="24"/>
        </w:rPr>
      </w:pPr>
    </w:p>
    <w:p w14:paraId="0651EAB2" w14:textId="77777777" w:rsidR="00A7171D" w:rsidRDefault="00A7171D" w:rsidP="00A717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Dec.1402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0FA555C8" w14:textId="77777777" w:rsidR="00A7171D" w:rsidRDefault="00A7171D" w:rsidP="00A717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20 January 1403 touching a complaint of the </w:t>
      </w:r>
    </w:p>
    <w:p w14:paraId="54D88616" w14:textId="77777777" w:rsidR="00A7171D" w:rsidRDefault="00A7171D" w:rsidP="00A717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subjects of the King of Castile and Leon that he and his accomplices, in spite</w:t>
      </w:r>
    </w:p>
    <w:p w14:paraId="119CEF2F" w14:textId="77777777" w:rsidR="00A7171D" w:rsidRDefault="00A7171D" w:rsidP="00A717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the truce, had taken ships, vessels, </w:t>
      </w:r>
      <w:proofErr w:type="gramStart"/>
      <w:r>
        <w:rPr>
          <w:rFonts w:cs="Times New Roman"/>
          <w:szCs w:val="24"/>
        </w:rPr>
        <w:t>merchandise</w:t>
      </w:r>
      <w:proofErr w:type="gramEnd"/>
      <w:r>
        <w:rPr>
          <w:rFonts w:cs="Times New Roman"/>
          <w:szCs w:val="24"/>
        </w:rPr>
        <w:t xml:space="preserve"> and goods of the </w:t>
      </w:r>
    </w:p>
    <w:p w14:paraId="4C9094D9" w14:textId="77777777" w:rsidR="00A7171D" w:rsidRDefault="00A7171D" w:rsidP="00A717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complainants and are withholding the same.   (C.C.R. 1402-5 p.24)</w:t>
      </w:r>
    </w:p>
    <w:p w14:paraId="61AB1A34" w14:textId="77777777" w:rsidR="00A7171D" w:rsidRDefault="00A7171D" w:rsidP="00A7171D">
      <w:pPr>
        <w:pStyle w:val="NoSpacing"/>
        <w:rPr>
          <w:rFonts w:cs="Times New Roman"/>
          <w:szCs w:val="24"/>
        </w:rPr>
      </w:pPr>
    </w:p>
    <w:p w14:paraId="7C1920C4" w14:textId="77777777" w:rsidR="00A7171D" w:rsidRDefault="00A7171D" w:rsidP="00A7171D">
      <w:pPr>
        <w:pStyle w:val="NoSpacing"/>
        <w:rPr>
          <w:rFonts w:cs="Times New Roman"/>
          <w:szCs w:val="24"/>
        </w:rPr>
      </w:pPr>
    </w:p>
    <w:p w14:paraId="6B0B0446" w14:textId="77777777" w:rsidR="00A7171D" w:rsidRDefault="00A7171D" w:rsidP="00A717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p w14:paraId="3DB05CB0" w14:textId="154B1DB8" w:rsidR="00BA00AB" w:rsidRPr="00EB3209" w:rsidRDefault="00573A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B519D" w14:textId="77777777" w:rsidR="00A7171D" w:rsidRDefault="00A7171D" w:rsidP="009139A6">
      <w:r>
        <w:separator/>
      </w:r>
    </w:p>
  </w:endnote>
  <w:endnote w:type="continuationSeparator" w:id="0">
    <w:p w14:paraId="5EC5D08D" w14:textId="77777777" w:rsidR="00A7171D" w:rsidRDefault="00A717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F2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92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F2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E1CC9" w14:textId="77777777" w:rsidR="00A7171D" w:rsidRDefault="00A7171D" w:rsidP="009139A6">
      <w:r>
        <w:separator/>
      </w:r>
    </w:p>
  </w:footnote>
  <w:footnote w:type="continuationSeparator" w:id="0">
    <w:p w14:paraId="30D78668" w14:textId="77777777" w:rsidR="00A7171D" w:rsidRDefault="00A717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0E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F1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BD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71D"/>
    <w:rsid w:val="000666E0"/>
    <w:rsid w:val="002510B7"/>
    <w:rsid w:val="00270799"/>
    <w:rsid w:val="00573A08"/>
    <w:rsid w:val="005C130B"/>
    <w:rsid w:val="00826F5C"/>
    <w:rsid w:val="009139A6"/>
    <w:rsid w:val="009411C2"/>
    <w:rsid w:val="009448BB"/>
    <w:rsid w:val="00947624"/>
    <w:rsid w:val="00A3176C"/>
    <w:rsid w:val="00A7171D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DAAED"/>
  <w15:chartTrackingRefBased/>
  <w15:docId w15:val="{5B38A8BE-EE9C-4541-8DC7-C1CC7023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2024-04-14T20:08:00Z</dcterms:created>
  <dcterms:modified xsi:type="dcterms:W3CDTF">2024-04-14T20:14:00Z</dcterms:modified>
</cp:coreProperties>
</file>